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754E8BA0" w14:textId="77777777" w:rsidR="00534F19" w:rsidRDefault="00534F19" w:rsidP="00534F1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4302-0075/2023</w:t>
      </w:r>
    </w:p>
    <w:p w14:paraId="6C59E7D2" w14:textId="790CC547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774FED" w:rsidRPr="00774FED">
        <w:t xml:space="preserve"> </w:t>
      </w:r>
      <w:r w:rsidR="00774FED" w:rsidRPr="00774FED">
        <w:rPr>
          <w:rFonts w:cs="Arial"/>
        </w:rPr>
        <w:t>202</w:t>
      </w:r>
      <w:r w:rsidR="00C0083A">
        <w:rPr>
          <w:rFonts w:cs="Arial"/>
        </w:rPr>
        <w:t>3</w:t>
      </w:r>
      <w:r w:rsidR="00774FED" w:rsidRPr="00774FED">
        <w:rPr>
          <w:rFonts w:cs="Arial"/>
        </w:rPr>
        <w:t>-</w:t>
      </w:r>
      <w:r w:rsidR="00952034">
        <w:rPr>
          <w:rFonts w:cs="Arial"/>
        </w:rPr>
        <w:t>180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9F9348B" w:rsidR="005B230F" w:rsidRDefault="005B230F" w:rsidP="005B230F">
      <w:pPr>
        <w:tabs>
          <w:tab w:val="left" w:pos="1083"/>
        </w:tabs>
        <w:rPr>
          <w:rFonts w:cs="Arial"/>
        </w:rPr>
      </w:pPr>
    </w:p>
    <w:p w14:paraId="6861AD28" w14:textId="77777777" w:rsidR="00952034" w:rsidRDefault="00952034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063CD0B2" w:rsidR="00E05D11" w:rsidRDefault="00E05D11" w:rsidP="00E05D11">
      <w:pPr>
        <w:tabs>
          <w:tab w:val="left" w:pos="1083"/>
        </w:tabs>
        <w:rPr>
          <w:rFonts w:cs="Arial"/>
        </w:rPr>
      </w:pPr>
    </w:p>
    <w:p w14:paraId="661EE520" w14:textId="77777777" w:rsidR="00952034" w:rsidRDefault="00952034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53BF0653" w14:textId="77777777" w:rsidR="00F14313" w:rsidRDefault="00F14313" w:rsidP="00F1431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  <w:bookmarkStart w:id="0" w:name="_GoBack"/>
      <w:bookmarkEnd w:id="0"/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3FB37" w14:textId="77777777" w:rsidR="00190DBF" w:rsidRDefault="00190DBF">
      <w:r>
        <w:separator/>
      </w:r>
    </w:p>
  </w:endnote>
  <w:endnote w:type="continuationSeparator" w:id="0">
    <w:p w14:paraId="67F462E5" w14:textId="77777777" w:rsidR="00190DBF" w:rsidRDefault="00190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EC73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4B0AB" w14:textId="77777777" w:rsidR="00190DBF" w:rsidRDefault="00190DBF">
      <w:r>
        <w:separator/>
      </w:r>
    </w:p>
  </w:footnote>
  <w:footnote w:type="continuationSeparator" w:id="0">
    <w:p w14:paraId="43248C5F" w14:textId="77777777" w:rsidR="00190DBF" w:rsidRDefault="00190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7786E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0F3F05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0DBF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0FA8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4F19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74FED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2034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083A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E19F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279B"/>
    <w:rsid w:val="00F14313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73E0A4-D071-49DA-9447-57AE5AD25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B5D6DACE-4CDC-477A-8A3A-0686A20E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29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27</cp:revision>
  <cp:lastPrinted>2016-06-20T06:30:00Z</cp:lastPrinted>
  <dcterms:created xsi:type="dcterms:W3CDTF">2018-07-24T11:47:00Z</dcterms:created>
  <dcterms:modified xsi:type="dcterms:W3CDTF">2023-04-13T08:13:00Z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